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286F31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286F31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286F31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70208A" w:rsidRPr="00384C37" w:rsidRDefault="0037049C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37049C">
        <w:rPr>
          <w:rFonts w:ascii="Sylfaen" w:hAnsi="Sylfaen" w:cs="Arial"/>
          <w:b/>
          <w:bCs/>
          <w:sz w:val="52"/>
          <w:szCs w:val="52"/>
          <w:lang w:val="hy-AM"/>
        </w:rPr>
        <w:t>Սյունիքի մարզի Կապանի թիվ 7 դպրոցի կառուցում</w:t>
      </w: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286F31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384C37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286F31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B5145D" w:rsidRPr="008A6FD8" w:rsidRDefault="00B5145D">
      <w:pPr>
        <w:pStyle w:val="Title"/>
        <w:spacing w:after="240"/>
        <w:ind w:right="-634"/>
        <w:jc w:val="left"/>
        <w:rPr>
          <w:rFonts w:ascii="Sylfaen" w:hAnsi="Sylfaen" w:cs="Arial"/>
          <w:b/>
          <w:bCs/>
          <w:spacing w:val="0"/>
          <w:sz w:val="28"/>
          <w:lang w:val="hy-AM"/>
        </w:rPr>
      </w:pPr>
    </w:p>
    <w:p w:rsidR="009E7BB0" w:rsidRPr="008A6FD8" w:rsidRDefault="009E7BB0">
      <w:pPr>
        <w:pStyle w:val="Title"/>
        <w:spacing w:after="240"/>
        <w:ind w:right="-634"/>
        <w:jc w:val="left"/>
        <w:rPr>
          <w:rFonts w:ascii="Sylfaen" w:hAnsi="Sylfaen" w:cs="Arial"/>
          <w:b/>
          <w:bCs/>
          <w:spacing w:val="0"/>
          <w:sz w:val="28"/>
          <w:lang w:val="hy-AM"/>
        </w:rPr>
      </w:pPr>
    </w:p>
    <w:p w:rsidR="009C09EF" w:rsidRPr="0070208A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8A6FD8">
        <w:rPr>
          <w:rFonts w:ascii="Sylfaen" w:hAnsi="Sylfaen"/>
          <w:bCs/>
          <w:sz w:val="28"/>
          <w:lang w:val="hy-AM"/>
        </w:rPr>
        <w:t>Հրապարակվ</w:t>
      </w:r>
      <w:r w:rsidRPr="00286F31">
        <w:rPr>
          <w:rFonts w:ascii="Sylfaen" w:hAnsi="Sylfaen"/>
          <w:bCs/>
          <w:sz w:val="28"/>
          <w:lang w:val="hy-AM"/>
        </w:rPr>
        <w:t>ած</w:t>
      </w:r>
      <w:r w:rsidRPr="008A6FD8">
        <w:rPr>
          <w:rFonts w:ascii="Sylfaen" w:hAnsi="Sylfaen"/>
          <w:bCs/>
          <w:sz w:val="28"/>
          <w:lang w:val="hy-AM"/>
        </w:rPr>
        <w:t xml:space="preserve"> է՝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37049C">
        <w:rPr>
          <w:rFonts w:ascii="Sylfaen" w:hAnsi="Sylfaen"/>
          <w:bCs/>
          <w:sz w:val="28"/>
        </w:rPr>
        <w:t>1</w:t>
      </w:r>
      <w:bookmarkStart w:id="0" w:name="_GoBack"/>
      <w:bookmarkEnd w:id="0"/>
      <w:r w:rsidR="009A1BBB" w:rsidRPr="00D35538">
        <w:rPr>
          <w:rFonts w:ascii="Sylfaen" w:hAnsi="Sylfaen"/>
          <w:bCs/>
          <w:sz w:val="28"/>
          <w:lang w:val="hy-AM"/>
        </w:rPr>
        <w:t>0</w:t>
      </w:r>
      <w:r w:rsidRPr="00D35538">
        <w:rPr>
          <w:rFonts w:ascii="Sylfaen" w:hAnsi="Sylfaen"/>
          <w:bCs/>
          <w:sz w:val="28"/>
          <w:lang w:val="hy-AM"/>
        </w:rPr>
        <w:t xml:space="preserve"> </w:t>
      </w:r>
      <w:r w:rsidR="009A1BBB" w:rsidRPr="00D35538">
        <w:rPr>
          <w:rFonts w:ascii="Sylfaen" w:hAnsi="Sylfaen"/>
          <w:bCs/>
          <w:sz w:val="28"/>
          <w:lang w:val="hy-AM"/>
        </w:rPr>
        <w:t>մարտ</w:t>
      </w:r>
      <w:r w:rsidRPr="00D35538">
        <w:rPr>
          <w:rFonts w:ascii="Sylfaen" w:hAnsi="Sylfaen"/>
          <w:bCs/>
          <w:sz w:val="28"/>
          <w:lang w:val="hy-AM"/>
        </w:rPr>
        <w:t>ի</w:t>
      </w:r>
      <w:r w:rsidRPr="0070208A">
        <w:rPr>
          <w:rFonts w:ascii="Sylfaen" w:hAnsi="Sylfaen"/>
          <w:bCs/>
          <w:sz w:val="28"/>
          <w:lang w:val="hy-AM"/>
        </w:rPr>
        <w:t xml:space="preserve"> 2017 թ. </w:t>
      </w:r>
    </w:p>
    <w:p w:rsidR="009F4ED1" w:rsidRPr="0070208A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70208A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37049C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</w:rPr>
      </w:pPr>
      <w:r w:rsidRPr="0070208A">
        <w:rPr>
          <w:rFonts w:ascii="Sylfaen" w:hAnsi="Sylfaen"/>
          <w:bCs/>
          <w:sz w:val="28"/>
          <w:lang w:val="hy-AM"/>
        </w:rPr>
        <w:t xml:space="preserve">հրավեր No.՝ </w:t>
      </w:r>
      <w:r w:rsidRPr="0070208A">
        <w:rPr>
          <w:rFonts w:ascii="Sylfaen" w:hAnsi="Sylfaen"/>
          <w:bCs/>
          <w:sz w:val="28"/>
          <w:lang w:val="hy-AM"/>
        </w:rPr>
        <w:tab/>
      </w:r>
      <w:r w:rsidR="009F4ED1" w:rsidRPr="0070208A">
        <w:rPr>
          <w:rFonts w:ascii="Sylfaen" w:hAnsi="Sylfaen"/>
          <w:bCs/>
          <w:sz w:val="28"/>
          <w:lang w:val="hy-AM"/>
        </w:rPr>
        <w:tab/>
      </w:r>
      <w:r w:rsidR="009F4ED1" w:rsidRPr="0070208A">
        <w:rPr>
          <w:rFonts w:ascii="Sylfaen" w:hAnsi="Sylfaen"/>
          <w:bCs/>
          <w:sz w:val="28"/>
          <w:lang w:val="hy-AM"/>
        </w:rPr>
        <w:tab/>
      </w:r>
      <w:r w:rsidR="0037049C">
        <w:rPr>
          <w:rFonts w:ascii="Sylfaen" w:hAnsi="Sylfaen"/>
          <w:bCs/>
          <w:sz w:val="28"/>
        </w:rPr>
        <w:t>4</w:t>
      </w:r>
    </w:p>
    <w:p w:rsidR="009C09EF" w:rsidRPr="00286F3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>ԱՄՄ No.՝</w:t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</w:r>
      <w:r w:rsidR="0037049C" w:rsidRPr="0037049C">
        <w:rPr>
          <w:rFonts w:ascii="Sylfaen" w:hAnsi="Sylfaen"/>
          <w:bCs/>
          <w:sz w:val="28"/>
          <w:lang w:val="hy-AM"/>
        </w:rPr>
        <w:t>A-03SQ</w:t>
      </w:r>
      <w:r w:rsidRPr="00286F3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286F3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 xml:space="preserve">Պատվիրատուն՝ </w:t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286F31">
        <w:rPr>
          <w:rFonts w:ascii="Sylfaen" w:hAnsi="Sylfaen"/>
          <w:bCs/>
          <w:sz w:val="28"/>
          <w:lang w:val="hy-AM"/>
        </w:rPr>
        <w:t xml:space="preserve"> </w:t>
      </w:r>
      <w:r w:rsidRPr="00286F31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>հիմնադրամ</w:t>
      </w:r>
    </w:p>
    <w:p w:rsidR="009C09EF" w:rsidRPr="00286F31" w:rsidRDefault="009C09EF" w:rsidP="009C09EF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/>
          <w:bCs/>
          <w:color w:val="FF0000"/>
          <w:sz w:val="28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>Հայաստանի Հանրապետություն</w:t>
      </w:r>
    </w:p>
    <w:p w:rsidR="009E7BB0" w:rsidRPr="00286F31" w:rsidRDefault="009E7BB0">
      <w:pPr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br w:type="page"/>
      </w:r>
    </w:p>
    <w:p w:rsidR="009E7BB0" w:rsidRPr="00286F31" w:rsidRDefault="009E7BB0">
      <w:pPr>
        <w:jc w:val="center"/>
        <w:rPr>
          <w:rFonts w:ascii="Sylfaen" w:hAnsi="Sylfaen" w:cs="Arial"/>
          <w:lang w:val="hy-AM"/>
        </w:rPr>
        <w:sectPr w:rsidR="009E7BB0" w:rsidRPr="00286F31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286F31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286F31">
        <w:rPr>
          <w:rFonts w:ascii="Sylfaen" w:hAnsi="Sylfaen"/>
          <w:lang w:val="hy-AM"/>
        </w:rPr>
        <w:lastRenderedPageBreak/>
        <w:t>Նախաբան</w:t>
      </w: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9F4ED1">
      <w:pPr>
        <w:ind w:firstLine="720"/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286F31">
        <w:rPr>
          <w:rFonts w:ascii="Sylfaen" w:hAnsi="Sylfaen" w:cs="Arial"/>
          <w:lang w:val="hy-AM"/>
        </w:rPr>
        <w:t xml:space="preserve">զարգացման բանկի </w:t>
      </w:r>
      <w:r w:rsidRPr="00286F31">
        <w:rPr>
          <w:rFonts w:ascii="Sylfaen" w:hAnsi="Sylfaen" w:cs="Arial"/>
          <w:lang w:val="hy-AM"/>
        </w:rPr>
        <w:t>(ԱԶԲ) կողմից, 201</w:t>
      </w:r>
      <w:r w:rsidR="00F60A39" w:rsidRPr="00286F31">
        <w:rPr>
          <w:rFonts w:ascii="Sylfaen" w:hAnsi="Sylfaen" w:cs="Arial"/>
          <w:lang w:val="hy-AM"/>
        </w:rPr>
        <w:t>6</w:t>
      </w:r>
      <w:r w:rsidRPr="00286F31">
        <w:rPr>
          <w:rFonts w:ascii="Sylfaen" w:hAnsi="Sylfaen" w:cs="Arial"/>
          <w:lang w:val="hy-AM"/>
        </w:rPr>
        <w:t xml:space="preserve">թ. </w:t>
      </w:r>
      <w:r w:rsidR="00F60A39" w:rsidRPr="00286F31">
        <w:rPr>
          <w:rFonts w:ascii="Sylfaen" w:hAnsi="Sylfaen" w:cs="Arial"/>
          <w:lang w:val="hy-AM"/>
        </w:rPr>
        <w:t>դեկտեմբ</w:t>
      </w:r>
      <w:r w:rsidRPr="00286F31">
        <w:rPr>
          <w:rFonts w:ascii="Sylfaen" w:hAnsi="Sylfaen" w:cs="Arial"/>
          <w:lang w:val="hy-AM"/>
        </w:rPr>
        <w:t>երին:</w:t>
      </w:r>
    </w:p>
    <w:p w:rsidR="009F4ED1" w:rsidRPr="00286F31" w:rsidRDefault="009F4ED1" w:rsidP="009F4ED1">
      <w:pPr>
        <w:ind w:firstLine="720"/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286F31">
        <w:rPr>
          <w:rFonts w:ascii="Sylfaen" w:hAnsi="Sylfaen" w:cs="Arial"/>
          <w:lang w:val="hy-AM"/>
        </w:rPr>
        <w:t>«</w:t>
      </w:r>
      <w:r w:rsidRPr="00286F31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286F31">
        <w:rPr>
          <w:rFonts w:ascii="Sylfaen" w:hAnsi="Sylfaen" w:cs="Arial"/>
          <w:lang w:val="hy-AM"/>
        </w:rPr>
        <w:t>»</w:t>
      </w:r>
      <w:r w:rsidRPr="00286F31">
        <w:rPr>
          <w:rFonts w:ascii="Sylfaen" w:hAnsi="Sylfaen" w:cs="Arial"/>
          <w:lang w:val="hy-AM"/>
        </w:rPr>
        <w:t xml:space="preserve"> վերնագրով Գլխավոր </w:t>
      </w:r>
      <w:r w:rsidR="00BB6552" w:rsidRPr="00286F31">
        <w:rPr>
          <w:rFonts w:ascii="Sylfaen" w:hAnsi="Sylfaen" w:cs="Arial"/>
          <w:lang w:val="hy-AM"/>
        </w:rPr>
        <w:t>գնման</w:t>
      </w:r>
      <w:r w:rsidRPr="00286F31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286F31">
        <w:rPr>
          <w:rFonts w:ascii="Sylfaen" w:hAnsi="Sylfaen"/>
          <w:lang w:val="hy-AM"/>
        </w:rPr>
        <w:t>Հապավումներ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ԱԶԲ</w:t>
      </w:r>
      <w:r w:rsidRPr="008A6FD8">
        <w:rPr>
          <w:rFonts w:ascii="Sylfaen" w:hAnsi="Sylfaen" w:cs="ArialMT"/>
          <w:lang w:val="hy-AM" w:eastAsia="fr-FR"/>
        </w:rPr>
        <w:tab/>
      </w:r>
      <w:r w:rsidR="00EF2A4C" w:rsidRPr="008A6FD8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286F31" w:rsidRDefault="00471F3A" w:rsidP="00471F3A">
      <w:pPr>
        <w:rPr>
          <w:rFonts w:ascii="Sylfaen" w:hAnsi="Sylfaen" w:cs="ArialMT"/>
          <w:lang w:val="hy-AM" w:eastAsia="fr-FR"/>
        </w:rPr>
      </w:pPr>
      <w:r w:rsidRPr="00286F31">
        <w:rPr>
          <w:rFonts w:ascii="Sylfaen" w:hAnsi="Sylfaen" w:cs="ArialMT"/>
          <w:lang w:val="hy-AM" w:eastAsia="fr-FR"/>
        </w:rPr>
        <w:t>ՀՏԶՀ</w:t>
      </w:r>
      <w:r w:rsidRPr="00286F31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8A6FD8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8A6FD8">
        <w:rPr>
          <w:rFonts w:ascii="Sylfaen" w:hAnsi="Sylfaen" w:cs="ArialMT"/>
          <w:lang w:val="hy-AM" w:eastAsia="fr-FR"/>
        </w:rPr>
        <w:t>ՑՀ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1 - </w:t>
      </w:r>
      <w:r w:rsidRPr="008A6FD8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ՄՏ</w:t>
      </w:r>
      <w:r w:rsidR="000B39B9">
        <w:rPr>
          <w:rFonts w:ascii="Sylfaen" w:hAnsi="Sylfaen" w:cs="ArialMT"/>
          <w:lang w:val="hy-AM" w:eastAsia="fr-FR"/>
        </w:rPr>
        <w:t>Ա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2 - </w:t>
      </w:r>
      <w:r w:rsidR="000B39B9" w:rsidRPr="000B39B9">
        <w:rPr>
          <w:rFonts w:ascii="Sylfaen" w:hAnsi="Sylfaen"/>
          <w:lang w:val="hy-AM"/>
        </w:rPr>
        <w:t>Մրցութային տվյալների աղյուսակ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ԳՈՉ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3 - </w:t>
      </w:r>
      <w:r w:rsidR="00BB6552">
        <w:rPr>
          <w:rFonts w:ascii="Sylfaen" w:hAnsi="Sylfaen"/>
          <w:lang w:val="hy-AM"/>
        </w:rPr>
        <w:t>Գնահատման և ո</w:t>
      </w:r>
      <w:r w:rsidRPr="008A6FD8">
        <w:rPr>
          <w:rFonts w:ascii="Sylfaen" w:hAnsi="Sylfaen"/>
          <w:lang w:val="hy-AM"/>
        </w:rPr>
        <w:t>րակավորման չափորոշիչներ</w:t>
      </w:r>
    </w:p>
    <w:p w:rsidR="00A8371C" w:rsidRPr="008A6FD8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>
        <w:rPr>
          <w:rFonts w:ascii="Sylfaen" w:hAnsi="Sylfaen" w:cs="ArialMT"/>
          <w:lang w:val="hy-AM" w:eastAsia="fr-FR"/>
        </w:rPr>
        <w:t>Մ</w:t>
      </w:r>
      <w:r w:rsidRPr="008A6FD8">
        <w:rPr>
          <w:rFonts w:ascii="Sylfaen" w:hAnsi="Sylfaen" w:cs="ArialMT"/>
          <w:lang w:val="hy-AM" w:eastAsia="fr-FR"/>
        </w:rPr>
        <w:t xml:space="preserve">Ձ 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4 – </w:t>
      </w:r>
      <w:r w:rsidRPr="00471F3A">
        <w:rPr>
          <w:rFonts w:ascii="Sylfaen" w:hAnsi="Sylfaen" w:cs="ArialMT"/>
          <w:lang w:val="hy-AM" w:eastAsia="fr-FR"/>
        </w:rPr>
        <w:t>Մրցութային ձևաթղթեր</w:t>
      </w:r>
    </w:p>
    <w:p w:rsidR="00A8371C" w:rsidRPr="008A6FD8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 xml:space="preserve">ԻԵ 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8A6FD8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>
        <w:rPr>
          <w:rFonts w:ascii="Sylfaen" w:hAnsi="Sylfaen" w:cs="ArialMT"/>
          <w:lang w:val="hy-AM" w:eastAsia="fr-FR"/>
        </w:rPr>
        <w:t>Պ</w:t>
      </w:r>
      <w:r w:rsidR="009F4ED1" w:rsidRPr="008A6FD8">
        <w:rPr>
          <w:rFonts w:ascii="Sylfaen" w:hAnsi="Sylfaen" w:cs="ArialMT"/>
          <w:lang w:val="hy-AM" w:eastAsia="fr-FR"/>
        </w:rPr>
        <w:t>Պ</w:t>
      </w:r>
      <w:r w:rsidR="009F4ED1" w:rsidRPr="008A6FD8">
        <w:rPr>
          <w:rFonts w:ascii="Sylfaen" w:hAnsi="Sylfaen" w:cs="ArialMT"/>
          <w:lang w:val="hy-AM" w:eastAsia="fr-FR"/>
        </w:rPr>
        <w:tab/>
      </w:r>
      <w:r w:rsidR="009F4ED1" w:rsidRPr="008A6FD8">
        <w:rPr>
          <w:rFonts w:ascii="Sylfaen" w:hAnsi="Sylfaen" w:cs="Sylfaen"/>
          <w:lang w:val="hy-AM" w:eastAsia="fr-FR"/>
        </w:rPr>
        <w:t>Բաժին</w:t>
      </w:r>
      <w:r w:rsidR="009F4ED1" w:rsidRPr="008A6FD8">
        <w:rPr>
          <w:rFonts w:ascii="Sylfaen" w:hAnsi="Sylfaen" w:cs="ArialMT"/>
          <w:lang w:val="hy-AM" w:eastAsia="fr-FR"/>
        </w:rPr>
        <w:t xml:space="preserve"> 6 - </w:t>
      </w:r>
      <w:r w:rsidR="009F4ED1" w:rsidRPr="008A6FD8">
        <w:rPr>
          <w:rFonts w:ascii="Sylfaen" w:hAnsi="Sylfaen"/>
          <w:lang w:val="hy-AM"/>
        </w:rPr>
        <w:t xml:space="preserve">Պատվիրատուի պահանջներ 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ՊԸՊ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7 - </w:t>
      </w:r>
      <w:r w:rsidRPr="008A6FD8">
        <w:rPr>
          <w:rFonts w:ascii="Sylfaen" w:hAnsi="Sylfaen"/>
          <w:lang w:val="hy-AM"/>
        </w:rPr>
        <w:t>Պայմանագրի ընդհանուր պայմաններ</w:t>
      </w:r>
      <w:r w:rsidRPr="008A6FD8">
        <w:rPr>
          <w:rFonts w:ascii="Sylfaen" w:hAnsi="Sylfaen" w:cs="ArialMT"/>
          <w:lang w:val="hy-AM" w:eastAsia="fr-FR"/>
        </w:rPr>
        <w:t xml:space="preserve"> </w:t>
      </w:r>
    </w:p>
    <w:p w:rsidR="00A8371C" w:rsidRPr="00286F31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>
        <w:rPr>
          <w:rFonts w:ascii="Sylfaen" w:hAnsi="Sylfaen" w:cs="ArialMT"/>
          <w:lang w:val="hy-AM" w:eastAsia="fr-FR"/>
        </w:rPr>
        <w:t>ՊՀՊ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Sylfaen"/>
          <w:lang w:val="fr-FR" w:eastAsia="fr-FR"/>
        </w:rPr>
        <w:t>Բաժին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8 - </w:t>
      </w:r>
      <w:r w:rsidRPr="00DA0A5B">
        <w:rPr>
          <w:rFonts w:ascii="Sylfaen" w:hAnsi="Sylfaen"/>
          <w:lang w:val="hy-AM"/>
        </w:rPr>
        <w:t>Պայմանագրի</w:t>
      </w:r>
      <w:r w:rsidRPr="00286F31">
        <w:rPr>
          <w:rFonts w:ascii="Sylfaen" w:hAnsi="Sylfaen"/>
          <w:lang w:val="fr-FR"/>
        </w:rPr>
        <w:t xml:space="preserve"> </w:t>
      </w:r>
      <w:r w:rsidRPr="00DA0A5B">
        <w:rPr>
          <w:rFonts w:ascii="Sylfaen" w:hAnsi="Sylfaen"/>
          <w:lang w:val="hy-AM"/>
        </w:rPr>
        <w:t>հատուկ</w:t>
      </w:r>
      <w:r w:rsidRPr="00286F31">
        <w:rPr>
          <w:rFonts w:ascii="Sylfaen" w:hAnsi="Sylfaen"/>
          <w:lang w:val="fr-FR"/>
        </w:rPr>
        <w:t xml:space="preserve"> </w:t>
      </w:r>
      <w:r w:rsidRPr="00DA0A5B">
        <w:rPr>
          <w:rFonts w:ascii="Sylfaen" w:hAnsi="Sylfaen"/>
          <w:lang w:val="hy-AM"/>
        </w:rPr>
        <w:t>պայմաններ</w:t>
      </w:r>
      <w:r w:rsidRPr="00286F31">
        <w:rPr>
          <w:rFonts w:ascii="Sylfaen" w:hAnsi="Sylfaen"/>
          <w:lang w:val="fr-FR"/>
        </w:rPr>
        <w:t xml:space="preserve"> </w:t>
      </w:r>
    </w:p>
    <w:p w:rsidR="00A8371C" w:rsidRPr="008A6FD8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ՊՁ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9 - </w:t>
      </w:r>
      <w:r w:rsidRPr="008A6FD8">
        <w:rPr>
          <w:rFonts w:ascii="Sylfaen" w:hAnsi="Sylfaen"/>
          <w:lang w:val="hy-AM"/>
        </w:rPr>
        <w:t>Պայմանագրի</w:t>
      </w:r>
      <w:r w:rsidRPr="00286F31">
        <w:rPr>
          <w:rFonts w:ascii="Sylfaen" w:hAnsi="Sylfaen"/>
          <w:lang w:val="fr-FR"/>
        </w:rPr>
        <w:t xml:space="preserve"> </w:t>
      </w:r>
      <w:r w:rsidRPr="008A6FD8">
        <w:rPr>
          <w:rFonts w:ascii="Sylfaen" w:hAnsi="Sylfaen"/>
          <w:lang w:val="hy-AM"/>
        </w:rPr>
        <w:t>ձևաթղթեր</w:t>
      </w:r>
      <w:r w:rsidRPr="008A6FD8">
        <w:rPr>
          <w:rFonts w:ascii="Sylfaen" w:hAnsi="Sylfaen" w:cs="ArialMT"/>
          <w:lang w:val="hy-AM" w:eastAsia="fr-FR"/>
        </w:rPr>
        <w:t xml:space="preserve"> </w:t>
      </w:r>
    </w:p>
    <w:p w:rsidR="009F4ED1" w:rsidRPr="008A6FD8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>
        <w:rPr>
          <w:rFonts w:ascii="Sylfaen" w:hAnsi="Sylfaen" w:cs="ArialMT"/>
          <w:lang w:val="hy-AM" w:eastAsia="fr-FR"/>
        </w:rPr>
        <w:t>Ա</w:t>
      </w:r>
      <w:r w:rsidR="009F4ED1" w:rsidRPr="008A6FD8">
        <w:rPr>
          <w:rFonts w:ascii="Sylfaen" w:hAnsi="Sylfaen" w:cs="ArialMT"/>
          <w:lang w:val="hy-AM" w:eastAsia="fr-FR"/>
        </w:rPr>
        <w:t>ՄՄ</w:t>
      </w:r>
      <w:r w:rsidR="009F4ED1" w:rsidRPr="008A6FD8">
        <w:rPr>
          <w:rFonts w:ascii="Sylfaen" w:hAnsi="Sylfaen" w:cs="ArialMT"/>
          <w:lang w:val="hy-AM" w:eastAsia="fr-FR"/>
        </w:rPr>
        <w:tab/>
      </w:r>
      <w:r>
        <w:rPr>
          <w:rFonts w:ascii="Sylfaen" w:hAnsi="Sylfaen" w:cs="ArialMT"/>
          <w:lang w:val="hy-AM" w:eastAsia="fr-FR"/>
        </w:rPr>
        <w:t>Ազգայիյն մրցակցային</w:t>
      </w:r>
      <w:r w:rsidR="009F4ED1" w:rsidRPr="008A6FD8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Հ</w:t>
      </w:r>
      <w:r w:rsidR="00DA0A5B">
        <w:rPr>
          <w:rFonts w:ascii="Sylfaen" w:hAnsi="Sylfaen" w:cs="ArialMT"/>
          <w:lang w:val="hy-AM" w:eastAsia="fr-FR"/>
        </w:rPr>
        <w:t>Ն</w:t>
      </w:r>
      <w:r w:rsidRPr="008A6FD8">
        <w:rPr>
          <w:rFonts w:ascii="Sylfaen" w:hAnsi="Sylfaen" w:cs="ArialMT"/>
          <w:lang w:val="hy-AM" w:eastAsia="fr-FR"/>
        </w:rPr>
        <w:t>Հ</w:t>
      </w:r>
      <w:r w:rsidRPr="008A6FD8">
        <w:rPr>
          <w:rFonts w:ascii="Sylfaen" w:hAnsi="Sylfaen" w:cs="ArialMT"/>
          <w:lang w:val="hy-AM" w:eastAsia="fr-FR"/>
        </w:rPr>
        <w:tab/>
        <w:t>Հայտ</w:t>
      </w:r>
      <w:r w:rsidR="000173B4">
        <w:rPr>
          <w:rFonts w:ascii="Sylfaen" w:hAnsi="Sylfaen" w:cs="ArialMT"/>
          <w:lang w:val="hy-AM" w:eastAsia="fr-FR"/>
        </w:rPr>
        <w:t>երի</w:t>
      </w:r>
      <w:r w:rsidRPr="008A6FD8">
        <w:rPr>
          <w:rFonts w:ascii="Sylfaen" w:hAnsi="Sylfaen" w:cs="ArialMT"/>
          <w:lang w:val="hy-AM" w:eastAsia="fr-FR"/>
        </w:rPr>
        <w:t xml:space="preserve"> ներկայաց</w:t>
      </w:r>
      <w:r w:rsidR="000173B4">
        <w:rPr>
          <w:rFonts w:ascii="Sylfaen" w:hAnsi="Sylfaen" w:cs="ArialMT"/>
          <w:lang w:val="hy-AM" w:eastAsia="fr-FR"/>
        </w:rPr>
        <w:t>ման</w:t>
      </w:r>
      <w:r w:rsidRPr="008A6FD8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BC21FC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Հ</w:t>
      </w:r>
      <w:r w:rsidR="00BC21FC">
        <w:rPr>
          <w:rFonts w:ascii="Sylfaen" w:hAnsi="Sylfaen" w:cs="ArialMT"/>
          <w:lang w:val="hy-AM" w:eastAsia="fr-FR"/>
        </w:rPr>
        <w:t>Գ</w:t>
      </w:r>
      <w:r w:rsidRPr="008A6FD8">
        <w:rPr>
          <w:rFonts w:ascii="Sylfaen" w:hAnsi="Sylfaen" w:cs="ArialMT"/>
          <w:lang w:val="hy-AM" w:eastAsia="fr-FR"/>
        </w:rPr>
        <w:t xml:space="preserve"> </w:t>
      </w:r>
      <w:r w:rsidRPr="008A6FD8">
        <w:rPr>
          <w:rFonts w:ascii="Sylfaen" w:hAnsi="Sylfaen" w:cs="ArialMT"/>
          <w:lang w:val="hy-AM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Համատեղ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r w:rsidR="00BC21FC">
        <w:rPr>
          <w:rFonts w:ascii="Sylfaen" w:hAnsi="Sylfaen" w:cs="ArialMT"/>
          <w:lang w:val="hy-AM" w:eastAsia="fr-FR"/>
        </w:rPr>
        <w:t>գործնեություն</w:t>
      </w:r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>ՆՈ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286F31" w:rsidRDefault="009F4ED1" w:rsidP="009F4ED1">
      <w:pPr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>ՍՄՓ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Ստանդարտ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r w:rsidR="00DA0A5B">
        <w:rPr>
          <w:rFonts w:ascii="Sylfaen" w:hAnsi="Sylfaen" w:cs="ArialMT"/>
          <w:lang w:val="hy-AM" w:eastAsia="fr-FR"/>
        </w:rPr>
        <w:t>մ</w:t>
      </w:r>
      <w:proofErr w:type="spellStart"/>
      <w:r w:rsidRPr="00286F31">
        <w:rPr>
          <w:rFonts w:ascii="Sylfaen" w:hAnsi="Sylfaen" w:cs="ArialMT"/>
          <w:lang w:val="fr-FR" w:eastAsia="fr-FR"/>
        </w:rPr>
        <w:t>րցութային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286F31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286F31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286F31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286F31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286F31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286F31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286F31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286F31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Pr="00286F31">
        <w:rPr>
          <w:rFonts w:ascii="Sylfaen" w:hAnsi="Sylfaen"/>
          <w:b/>
          <w:sz w:val="28"/>
          <w:lang w:val="fr-FR"/>
        </w:rPr>
        <w:t xml:space="preserve"> </w:t>
      </w:r>
      <w:r w:rsidR="00B14E53" w:rsidRPr="00286F31">
        <w:rPr>
          <w:rFonts w:ascii="Sylfaen" w:hAnsi="Sylfaen"/>
          <w:b/>
          <w:sz w:val="28"/>
          <w:lang w:val="fr-FR"/>
        </w:rPr>
        <w:t>I</w:t>
      </w:r>
      <w:r w:rsidR="00B14E53" w:rsidRPr="00286F31">
        <w:rPr>
          <w:rFonts w:ascii="Sylfaen" w:hAnsi="Sylfaen"/>
          <w:b/>
          <w:sz w:val="28"/>
          <w:lang w:val="fr-FR"/>
        </w:rPr>
        <w:tab/>
      </w:r>
      <w:r w:rsidR="00B14E53" w:rsidRPr="00286F31">
        <w:rPr>
          <w:rFonts w:ascii="Sylfaen" w:hAnsi="Sylfaen"/>
          <w:b/>
          <w:sz w:val="28"/>
          <w:lang w:val="hy-AM"/>
        </w:rPr>
        <w:t>ՄՐՑՈՒԹԱՅԻՆ</w:t>
      </w:r>
      <w:r w:rsidR="00B14E53" w:rsidRPr="00286F31">
        <w:rPr>
          <w:rFonts w:ascii="Sylfaen" w:hAnsi="Sylfaen"/>
          <w:b/>
          <w:sz w:val="28"/>
          <w:lang w:val="fr-FR"/>
        </w:rPr>
        <w:t xml:space="preserve"> </w:t>
      </w:r>
      <w:r w:rsidR="00A332C0" w:rsidRPr="00A332C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286F31" w:rsidRDefault="00B14E53" w:rsidP="00B14E53">
      <w:pPr>
        <w:rPr>
          <w:rFonts w:ascii="Sylfaen" w:hAnsi="Sylfaen"/>
          <w:b/>
          <w:lang w:val="hy-AM"/>
        </w:rPr>
      </w:pP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286F31">
        <w:rPr>
          <w:rFonts w:ascii="Sylfaen" w:hAnsi="Sylfaen"/>
          <w:b/>
          <w:lang w:val="hy-AM"/>
        </w:rPr>
        <w:t>Բաժին 1 -</w:t>
      </w:r>
      <w:r w:rsidRPr="00286F31">
        <w:rPr>
          <w:rFonts w:ascii="Sylfaen" w:hAnsi="Sylfaen"/>
          <w:b/>
          <w:lang w:val="hy-AM"/>
        </w:rPr>
        <w:tab/>
        <w:t>Ցուցումներ Հայտատուներին (ՑՀ)</w:t>
      </w:r>
      <w:r w:rsidRPr="00286F31">
        <w:rPr>
          <w:rFonts w:ascii="Sylfaen" w:hAnsi="Sylfaen"/>
          <w:b/>
          <w:lang w:val="hy-AM"/>
        </w:rPr>
        <w:tab/>
        <w:t xml:space="preserve">  1-1</w:t>
      </w:r>
    </w:p>
    <w:p w:rsidR="00B14E53" w:rsidRPr="00286F31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286F31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286F31">
        <w:rPr>
          <w:rFonts w:ascii="Sylfaen" w:hAnsi="Sylfaen"/>
          <w:b/>
          <w:lang w:val="hy-AM"/>
        </w:rPr>
        <w:t>Բաժին 2 -</w:t>
      </w:r>
      <w:r w:rsidRPr="00286F31">
        <w:rPr>
          <w:rFonts w:ascii="Sylfaen" w:hAnsi="Sylfaen"/>
          <w:b/>
          <w:lang w:val="hy-AM"/>
        </w:rPr>
        <w:tab/>
      </w:r>
      <w:r w:rsidR="000B39B9" w:rsidRPr="000B39B9">
        <w:rPr>
          <w:rFonts w:ascii="Sylfaen" w:hAnsi="Sylfaen"/>
          <w:b/>
          <w:lang w:val="hy-AM"/>
        </w:rPr>
        <w:t>Մրցութային տվյալների աղյուսակ</w:t>
      </w:r>
      <w:r w:rsidRPr="00286F31">
        <w:rPr>
          <w:rFonts w:ascii="Sylfaen" w:hAnsi="Sylfaen"/>
          <w:b/>
          <w:lang w:val="hy-AM"/>
        </w:rPr>
        <w:t xml:space="preserve"> (ՄՏ</w:t>
      </w:r>
      <w:r w:rsidR="00F145F0" w:rsidRPr="00286F31">
        <w:rPr>
          <w:rFonts w:ascii="Sylfaen" w:hAnsi="Sylfaen"/>
          <w:b/>
          <w:lang w:val="hy-AM"/>
        </w:rPr>
        <w:t>Ա</w:t>
      </w:r>
      <w:r w:rsidRPr="00286F31">
        <w:rPr>
          <w:rFonts w:ascii="Sylfaen" w:hAnsi="Sylfaen"/>
          <w:b/>
          <w:lang w:val="hy-AM"/>
        </w:rPr>
        <w:t>)</w:t>
      </w:r>
      <w:r w:rsidRPr="00286F31">
        <w:rPr>
          <w:rFonts w:ascii="Sylfaen" w:hAnsi="Sylfaen"/>
          <w:b/>
          <w:lang w:val="hy-AM"/>
        </w:rPr>
        <w:tab/>
        <w:t xml:space="preserve">  2-1</w:t>
      </w:r>
    </w:p>
    <w:p w:rsidR="00B14E53" w:rsidRPr="008A6FD8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8A6FD8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8A6FD8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EF2A4C">
        <w:rPr>
          <w:rFonts w:ascii="Sylfaen" w:hAnsi="Sylfaen"/>
          <w:b/>
          <w:lang w:val="hy-AM"/>
        </w:rPr>
        <w:t>Բաժին  3 -</w:t>
      </w:r>
      <w:r w:rsidRPr="00EF2A4C">
        <w:rPr>
          <w:rFonts w:ascii="Sylfaen" w:hAnsi="Sylfaen"/>
          <w:b/>
          <w:lang w:val="hy-AM"/>
        </w:rPr>
        <w:tab/>
        <w:t xml:space="preserve">Գնահատման և </w:t>
      </w:r>
      <w:r w:rsidR="00B51BA5">
        <w:rPr>
          <w:rFonts w:ascii="Sylfaen" w:hAnsi="Sylfaen"/>
          <w:b/>
          <w:lang w:val="hy-AM"/>
        </w:rPr>
        <w:t>ո</w:t>
      </w:r>
      <w:r w:rsidRPr="00EF2A4C">
        <w:rPr>
          <w:rFonts w:ascii="Sylfaen" w:hAnsi="Sylfaen"/>
          <w:b/>
          <w:lang w:val="hy-AM"/>
        </w:rPr>
        <w:t>րակավորման չափ</w:t>
      </w:r>
      <w:r w:rsidR="00E3770A">
        <w:rPr>
          <w:rFonts w:ascii="Sylfaen" w:hAnsi="Sylfaen"/>
          <w:b/>
          <w:lang w:val="hy-AM"/>
        </w:rPr>
        <w:t>անի</w:t>
      </w:r>
      <w:r w:rsidRPr="00EF2A4C">
        <w:rPr>
          <w:rFonts w:ascii="Sylfaen" w:hAnsi="Sylfaen"/>
          <w:b/>
          <w:lang w:val="hy-AM"/>
        </w:rPr>
        <w:t>շներ (ԳՈՉ)</w:t>
      </w:r>
      <w:r w:rsidRPr="00EF2A4C">
        <w:rPr>
          <w:rFonts w:ascii="Sylfaen" w:hAnsi="Sylfaen"/>
          <w:b/>
          <w:lang w:val="hy-AM"/>
        </w:rPr>
        <w:tab/>
        <w:t xml:space="preserve">  3-1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E3770A">
        <w:rPr>
          <w:rFonts w:ascii="Sylfaen" w:hAnsi="Sylfaen"/>
          <w:sz w:val="16"/>
          <w:lang w:val="hy-AM"/>
        </w:rPr>
        <w:t>չափանիշներ</w:t>
      </w:r>
      <w:r w:rsidRPr="00EF2A4C">
        <w:rPr>
          <w:rFonts w:ascii="Sylfaen" w:hAnsi="Sylfaen"/>
          <w:sz w:val="16"/>
          <w:lang w:val="hy-AM"/>
        </w:rPr>
        <w:t>ը:</w:t>
      </w: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4 -</w:t>
      </w:r>
      <w:r w:rsidRPr="00EF2A4C">
        <w:rPr>
          <w:rFonts w:ascii="Sylfaen" w:hAnsi="Sylfaen"/>
          <w:b/>
          <w:lang w:val="hy-AM"/>
        </w:rPr>
        <w:tab/>
      </w:r>
      <w:r w:rsidR="002A1E0B" w:rsidRPr="002A1E0B">
        <w:rPr>
          <w:rFonts w:ascii="Sylfaen" w:hAnsi="Sylfaen"/>
          <w:b/>
          <w:lang w:val="hy-AM"/>
        </w:rPr>
        <w:t>Մրցութային ձևաթղթեր</w:t>
      </w:r>
      <w:r w:rsidRPr="00EF2A4C">
        <w:rPr>
          <w:rFonts w:ascii="Sylfaen" w:hAnsi="Sylfaen"/>
          <w:b/>
          <w:lang w:val="hy-AM"/>
        </w:rPr>
        <w:t xml:space="preserve"> (</w:t>
      </w:r>
      <w:r w:rsidR="002A1E0B">
        <w:rPr>
          <w:rFonts w:ascii="Sylfaen" w:hAnsi="Sylfaen"/>
          <w:b/>
          <w:lang w:val="hy-AM"/>
        </w:rPr>
        <w:t>Մ</w:t>
      </w:r>
      <w:r w:rsidR="00865547">
        <w:rPr>
          <w:rFonts w:ascii="Sylfaen" w:hAnsi="Sylfaen"/>
          <w:b/>
          <w:lang w:val="hy-AM"/>
        </w:rPr>
        <w:t>Ձ</w:t>
      </w:r>
      <w:r w:rsidRPr="00EF2A4C">
        <w:rPr>
          <w:rFonts w:ascii="Sylfaen" w:hAnsi="Sylfaen"/>
          <w:b/>
          <w:lang w:val="hy-AM"/>
        </w:rPr>
        <w:t>)</w:t>
      </w:r>
      <w:r w:rsidRPr="00EF2A4C">
        <w:rPr>
          <w:rFonts w:ascii="Sylfaen" w:hAnsi="Sylfaen"/>
          <w:b/>
          <w:lang w:val="hy-AM"/>
        </w:rPr>
        <w:tab/>
        <w:t xml:space="preserve">  4-1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EF2A4C">
        <w:rPr>
          <w:rFonts w:ascii="Sylfaen" w:hAnsi="Sylfaen"/>
          <w:b/>
          <w:lang w:val="hy-AM"/>
        </w:rPr>
        <w:t>Բաժին 5 -</w:t>
      </w:r>
      <w:r w:rsidRPr="00EF2A4C">
        <w:rPr>
          <w:rFonts w:ascii="Sylfaen" w:hAnsi="Sylfaen"/>
          <w:b/>
          <w:lang w:val="hy-AM"/>
        </w:rPr>
        <w:tab/>
        <w:t>Իրավասու երկրներ (ԻԵ)</w:t>
      </w:r>
      <w:r w:rsidRPr="00EF2A4C">
        <w:rPr>
          <w:rFonts w:ascii="Sylfaen" w:hAnsi="Sylfaen"/>
          <w:b/>
          <w:lang w:val="hy-AM"/>
        </w:rPr>
        <w:tab/>
        <w:t xml:space="preserve">  5-1</w:t>
      </w:r>
    </w:p>
    <w:p w:rsidR="00B14E53" w:rsidRPr="00EF2A4C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Pr="00EF2A4C">
        <w:rPr>
          <w:rFonts w:ascii="Sylfaen" w:hAnsi="Sylfaen"/>
          <w:b/>
          <w:sz w:val="28"/>
          <w:lang w:val="hy-AM"/>
        </w:rPr>
        <w:t xml:space="preserve"> </w:t>
      </w:r>
      <w:r w:rsidR="00B14E53" w:rsidRPr="00EF2A4C">
        <w:rPr>
          <w:rFonts w:ascii="Sylfaen" w:hAnsi="Sylfaen"/>
          <w:b/>
          <w:sz w:val="28"/>
          <w:lang w:val="hy-AM"/>
        </w:rPr>
        <w:t xml:space="preserve">II  </w:t>
      </w:r>
      <w:r w:rsidR="00B14E53" w:rsidRPr="00EF2A4C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EF2A4C">
        <w:rPr>
          <w:rFonts w:ascii="Sylfaen" w:hAnsi="Sylfaen"/>
          <w:b/>
          <w:lang w:val="hy-AM"/>
        </w:rPr>
        <w:t>Բաժին 6 -</w:t>
      </w:r>
      <w:r w:rsidRPr="00EF2A4C">
        <w:rPr>
          <w:rFonts w:ascii="Sylfaen" w:hAnsi="Sylfaen"/>
          <w:b/>
          <w:lang w:val="hy-AM"/>
        </w:rPr>
        <w:tab/>
      </w:r>
      <w:r w:rsidR="00384C37">
        <w:rPr>
          <w:rFonts w:ascii="Sylfaen" w:hAnsi="Sylfaen"/>
          <w:b/>
          <w:lang w:val="hy-AM"/>
        </w:rPr>
        <w:t>Պատվիրատուի</w:t>
      </w:r>
      <w:r w:rsidRPr="00EF2A4C">
        <w:rPr>
          <w:rFonts w:ascii="Sylfaen" w:hAnsi="Sylfaen"/>
          <w:b/>
          <w:lang w:val="hy-AM"/>
        </w:rPr>
        <w:t xml:space="preserve"> պահանջներ (</w:t>
      </w:r>
      <w:r w:rsidR="00384C37">
        <w:rPr>
          <w:rFonts w:ascii="Sylfaen" w:hAnsi="Sylfaen"/>
          <w:b/>
          <w:lang w:val="hy-AM"/>
        </w:rPr>
        <w:t>Պ</w:t>
      </w:r>
      <w:r w:rsidRPr="00EF2A4C">
        <w:rPr>
          <w:rFonts w:ascii="Sylfaen" w:hAnsi="Sylfaen"/>
          <w:b/>
          <w:lang w:val="hy-AM"/>
        </w:rPr>
        <w:t>Պ)</w:t>
      </w:r>
      <w:r w:rsidRPr="00EF2A4C">
        <w:rPr>
          <w:rFonts w:ascii="Sylfaen" w:hAnsi="Sylfaen"/>
          <w:b/>
          <w:lang w:val="hy-AM"/>
        </w:rPr>
        <w:tab/>
        <w:t xml:space="preserve">  6-1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="00B14E53" w:rsidRPr="00EF2A4C">
        <w:rPr>
          <w:rFonts w:ascii="Sylfaen" w:hAnsi="Sylfaen"/>
          <w:b/>
          <w:sz w:val="28"/>
          <w:lang w:val="hy-AM"/>
        </w:rPr>
        <w:t xml:space="preserve"> III</w:t>
      </w:r>
      <w:r w:rsidR="00B14E53" w:rsidRPr="00EF2A4C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>
        <w:rPr>
          <w:rFonts w:ascii="Sylfaen" w:hAnsi="Sylfaen"/>
          <w:b/>
          <w:sz w:val="28"/>
          <w:lang w:val="hy-AM"/>
        </w:rPr>
        <w:tab/>
      </w:r>
      <w:r>
        <w:rPr>
          <w:rFonts w:ascii="Sylfaen" w:hAnsi="Sylfaen"/>
          <w:b/>
          <w:sz w:val="28"/>
          <w:lang w:val="hy-AM"/>
        </w:rPr>
        <w:tab/>
      </w:r>
      <w:r>
        <w:rPr>
          <w:rFonts w:ascii="Sylfaen" w:hAnsi="Sylfaen"/>
          <w:b/>
          <w:sz w:val="28"/>
          <w:lang w:val="hy-AM"/>
        </w:rPr>
        <w:tab/>
      </w:r>
      <w:r w:rsidR="00B14E53" w:rsidRPr="00EF2A4C">
        <w:rPr>
          <w:rFonts w:ascii="Sylfaen" w:hAnsi="Sylfaen"/>
          <w:b/>
          <w:sz w:val="28"/>
          <w:lang w:val="hy-AM"/>
        </w:rPr>
        <w:t>ՁԵՎԵՐ</w:t>
      </w:r>
    </w:p>
    <w:p w:rsidR="00B14E53" w:rsidRPr="00EF2A4C" w:rsidRDefault="00B14E53" w:rsidP="00B14E53">
      <w:pPr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EF2A4C">
        <w:rPr>
          <w:rFonts w:ascii="Sylfaen" w:hAnsi="Sylfaen"/>
          <w:b/>
          <w:lang w:val="hy-AM"/>
        </w:rPr>
        <w:t>Բաժին 7 -</w:t>
      </w:r>
      <w:r w:rsidRPr="00EF2A4C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EF2A4C">
        <w:rPr>
          <w:rFonts w:ascii="Sylfaen" w:hAnsi="Sylfaen"/>
          <w:b/>
          <w:lang w:val="hy-AM"/>
        </w:rPr>
        <w:tab/>
        <w:t xml:space="preserve">  7-1</w:t>
      </w:r>
    </w:p>
    <w:p w:rsidR="00B14E53" w:rsidRPr="00EF2A4C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EF2A4C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8 -</w:t>
      </w:r>
      <w:r w:rsidRPr="00EF2A4C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EF2A4C">
        <w:rPr>
          <w:rFonts w:ascii="Sylfaen" w:hAnsi="Sylfaen"/>
          <w:b/>
          <w:lang w:val="hy-AM"/>
        </w:rPr>
        <w:tab/>
        <w:t xml:space="preserve">  8-1</w:t>
      </w:r>
    </w:p>
    <w:p w:rsidR="00B14E53" w:rsidRPr="00EF2A4C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EF2A4C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9 -</w:t>
      </w:r>
      <w:r w:rsidRPr="00EF2A4C">
        <w:rPr>
          <w:rFonts w:ascii="Sylfaen" w:hAnsi="Sylfaen"/>
          <w:b/>
          <w:lang w:val="hy-AM"/>
        </w:rPr>
        <w:tab/>
        <w:t>Պայմանագրի ձևաթղթեր (ՊՁ)</w:t>
      </w:r>
      <w:r w:rsidRPr="00EF2A4C">
        <w:rPr>
          <w:rFonts w:ascii="Sylfaen" w:hAnsi="Sylfaen"/>
          <w:b/>
          <w:lang w:val="hy-AM"/>
        </w:rPr>
        <w:tab/>
        <w:t xml:space="preserve">  9-1</w:t>
      </w:r>
    </w:p>
    <w:p w:rsidR="00B14E53" w:rsidRPr="00EF2A4C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>
        <w:rPr>
          <w:rFonts w:ascii="Sylfaen" w:hAnsi="Sylfaen"/>
          <w:sz w:val="16"/>
          <w:lang w:val="hy-AM"/>
        </w:rPr>
        <w:t>մ</w:t>
      </w:r>
      <w:r w:rsidRPr="00EF2A4C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EF2A4C" w:rsidRDefault="009E7BB0">
      <w:pPr>
        <w:rPr>
          <w:rFonts w:ascii="Sylfaen" w:hAnsi="Sylfaen" w:cs="Arial"/>
          <w:lang w:val="hy-AM"/>
        </w:rPr>
      </w:pPr>
    </w:p>
    <w:sectPr w:rsidR="009E7BB0" w:rsidRPr="00EF2A4C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D2F" w:rsidRDefault="00530D2F">
      <w:r>
        <w:separator/>
      </w:r>
    </w:p>
  </w:endnote>
  <w:endnote w:type="continuationSeparator" w:id="0">
    <w:p w:rsidR="00530D2F" w:rsidRDefault="0053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D2F" w:rsidRDefault="00530D2F">
      <w:r>
        <w:separator/>
      </w:r>
    </w:p>
  </w:footnote>
  <w:footnote w:type="continuationSeparator" w:id="0">
    <w:p w:rsidR="00530D2F" w:rsidRDefault="00530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2F" w:rsidRDefault="00530D2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2F" w:rsidRDefault="00530D2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2F" w:rsidRDefault="00530D2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2F" w:rsidRDefault="00530D2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121C40"/>
    <w:rsid w:val="00124CAF"/>
    <w:rsid w:val="00137E25"/>
    <w:rsid w:val="00156426"/>
    <w:rsid w:val="00176641"/>
    <w:rsid w:val="001B78D1"/>
    <w:rsid w:val="001D5DCE"/>
    <w:rsid w:val="001E6FD3"/>
    <w:rsid w:val="001F2501"/>
    <w:rsid w:val="002055B2"/>
    <w:rsid w:val="00210512"/>
    <w:rsid w:val="002378F1"/>
    <w:rsid w:val="00237A6E"/>
    <w:rsid w:val="00257E7E"/>
    <w:rsid w:val="0026208A"/>
    <w:rsid w:val="00275BE7"/>
    <w:rsid w:val="0028548F"/>
    <w:rsid w:val="00286F31"/>
    <w:rsid w:val="002A1E0B"/>
    <w:rsid w:val="002A45E6"/>
    <w:rsid w:val="002C0741"/>
    <w:rsid w:val="002C6BB7"/>
    <w:rsid w:val="002D0DBA"/>
    <w:rsid w:val="00310FC4"/>
    <w:rsid w:val="0032362B"/>
    <w:rsid w:val="0037049C"/>
    <w:rsid w:val="00384C37"/>
    <w:rsid w:val="003B42AA"/>
    <w:rsid w:val="003B6619"/>
    <w:rsid w:val="003D121B"/>
    <w:rsid w:val="00413F6B"/>
    <w:rsid w:val="00425C59"/>
    <w:rsid w:val="00426334"/>
    <w:rsid w:val="00433CE0"/>
    <w:rsid w:val="00471F3A"/>
    <w:rsid w:val="004A173A"/>
    <w:rsid w:val="00515677"/>
    <w:rsid w:val="00516355"/>
    <w:rsid w:val="00530D2F"/>
    <w:rsid w:val="005347D0"/>
    <w:rsid w:val="00541A8F"/>
    <w:rsid w:val="005449ED"/>
    <w:rsid w:val="00584B3D"/>
    <w:rsid w:val="005945F9"/>
    <w:rsid w:val="005A081B"/>
    <w:rsid w:val="005B24F1"/>
    <w:rsid w:val="005C7477"/>
    <w:rsid w:val="00604E02"/>
    <w:rsid w:val="00621F33"/>
    <w:rsid w:val="00647809"/>
    <w:rsid w:val="006B03CA"/>
    <w:rsid w:val="006F2EFE"/>
    <w:rsid w:val="0070208A"/>
    <w:rsid w:val="007660BA"/>
    <w:rsid w:val="00786C0C"/>
    <w:rsid w:val="00794541"/>
    <w:rsid w:val="007A1962"/>
    <w:rsid w:val="007C6770"/>
    <w:rsid w:val="007C7E0B"/>
    <w:rsid w:val="007D258B"/>
    <w:rsid w:val="007F62C2"/>
    <w:rsid w:val="0081610C"/>
    <w:rsid w:val="00855876"/>
    <w:rsid w:val="008573A8"/>
    <w:rsid w:val="00860011"/>
    <w:rsid w:val="00865547"/>
    <w:rsid w:val="00877AFC"/>
    <w:rsid w:val="00897232"/>
    <w:rsid w:val="008A6FD8"/>
    <w:rsid w:val="008D7D27"/>
    <w:rsid w:val="008F43B5"/>
    <w:rsid w:val="00900C66"/>
    <w:rsid w:val="00910BEC"/>
    <w:rsid w:val="00926BF3"/>
    <w:rsid w:val="00927BBC"/>
    <w:rsid w:val="009312B1"/>
    <w:rsid w:val="00945B07"/>
    <w:rsid w:val="0096317E"/>
    <w:rsid w:val="009A0C7C"/>
    <w:rsid w:val="009A1BBB"/>
    <w:rsid w:val="009C09EF"/>
    <w:rsid w:val="009D0521"/>
    <w:rsid w:val="009E49EF"/>
    <w:rsid w:val="009E7BB0"/>
    <w:rsid w:val="009F4ED1"/>
    <w:rsid w:val="00A332C0"/>
    <w:rsid w:val="00A40973"/>
    <w:rsid w:val="00A46F03"/>
    <w:rsid w:val="00A52741"/>
    <w:rsid w:val="00A53773"/>
    <w:rsid w:val="00A71216"/>
    <w:rsid w:val="00A71BE9"/>
    <w:rsid w:val="00A8371C"/>
    <w:rsid w:val="00AF6160"/>
    <w:rsid w:val="00B13BDB"/>
    <w:rsid w:val="00B14E53"/>
    <w:rsid w:val="00B50B20"/>
    <w:rsid w:val="00B5145D"/>
    <w:rsid w:val="00B51BA5"/>
    <w:rsid w:val="00B90FF5"/>
    <w:rsid w:val="00BB6552"/>
    <w:rsid w:val="00BC1B58"/>
    <w:rsid w:val="00BC21FC"/>
    <w:rsid w:val="00BC3250"/>
    <w:rsid w:val="00BD5642"/>
    <w:rsid w:val="00BF02A9"/>
    <w:rsid w:val="00BF45AB"/>
    <w:rsid w:val="00CD064F"/>
    <w:rsid w:val="00CD60E1"/>
    <w:rsid w:val="00CE040B"/>
    <w:rsid w:val="00CE7F76"/>
    <w:rsid w:val="00D21775"/>
    <w:rsid w:val="00D30A75"/>
    <w:rsid w:val="00D35538"/>
    <w:rsid w:val="00D803F1"/>
    <w:rsid w:val="00DA0A5B"/>
    <w:rsid w:val="00DA48F0"/>
    <w:rsid w:val="00DE7FB2"/>
    <w:rsid w:val="00E3770A"/>
    <w:rsid w:val="00E769C4"/>
    <w:rsid w:val="00EA084D"/>
    <w:rsid w:val="00EB11F0"/>
    <w:rsid w:val="00EF2A4C"/>
    <w:rsid w:val="00F145F0"/>
    <w:rsid w:val="00F603ED"/>
    <w:rsid w:val="00F60A39"/>
    <w:rsid w:val="00F62B12"/>
    <w:rsid w:val="00F6401D"/>
    <w:rsid w:val="00F72644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3</TotalTime>
  <Pages>4</Pages>
  <Words>468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Areg Yeghiyan</cp:lastModifiedBy>
  <cp:revision>3</cp:revision>
  <cp:lastPrinted>2003-05-28T02:37:00Z</cp:lastPrinted>
  <dcterms:created xsi:type="dcterms:W3CDTF">2017-03-09T13:11:00Z</dcterms:created>
  <dcterms:modified xsi:type="dcterms:W3CDTF">2017-03-09T13:15:00Z</dcterms:modified>
  <cp:category>COPP/COSO</cp:category>
</cp:coreProperties>
</file>